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5FCDB" w14:textId="77777777" w:rsidR="00C2332D" w:rsidRDefault="00101493">
      <w:pPr>
        <w:pStyle w:val="Header"/>
        <w:tabs>
          <w:tab w:val="clear" w:pos="4320"/>
          <w:tab w:val="clear" w:pos="8640"/>
        </w:tabs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5A4DD2" wp14:editId="566858C4">
                <wp:simplePos x="0" y="0"/>
                <wp:positionH relativeFrom="column">
                  <wp:posOffset>-200025</wp:posOffset>
                </wp:positionH>
                <wp:positionV relativeFrom="paragraph">
                  <wp:posOffset>-38100</wp:posOffset>
                </wp:positionV>
                <wp:extent cx="1685925" cy="1088390"/>
                <wp:effectExtent l="0" t="0" r="0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088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9D9C74" w14:textId="77777777" w:rsidR="00C2332D" w:rsidRDefault="0010149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F99801" wp14:editId="5D490C5E">
                                  <wp:extent cx="1503045" cy="844995"/>
                                  <wp:effectExtent l="0" t="0" r="1905" b="0"/>
                                  <wp:docPr id="7" name="Picture 7" descr="C:\Users\s272316\Desktop\SWEPCO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C:\Users\s272316\Desktop\SWEPCO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3045" cy="844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5A4DD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15.75pt;margin-top:-3pt;width:132.75pt;height:8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" filled="f" stroked="f">
                <v:textbox>
                  <w:txbxContent>
                    <w:p w14:paraId="469D9C74" w14:textId="77777777" w:rsidR="00C2332D" w:rsidRDefault="00101493">
                      <w:r>
                        <w:rPr>
                          <w:noProof/>
                        </w:rPr>
                        <w:drawing>
                          <wp:inline distT="0" distB="0" distL="0" distR="0" wp14:anchorId="17F99801" wp14:editId="5D490C5E">
                            <wp:extent cx="1503045" cy="844995"/>
                            <wp:effectExtent l="0" t="0" r="1905" b="0"/>
                            <wp:docPr id="7" name="Picture 7" descr="C:\Users\s272316\Desktop\SWEPC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C:\Users\s272316\Desktop\SWEPC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3045" cy="844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222B1F" wp14:editId="45DD2EE2">
                <wp:simplePos x="0" y="0"/>
                <wp:positionH relativeFrom="column">
                  <wp:posOffset>4572000</wp:posOffset>
                </wp:positionH>
                <wp:positionV relativeFrom="paragraph">
                  <wp:posOffset>19050</wp:posOffset>
                </wp:positionV>
                <wp:extent cx="2057400" cy="6858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0C0C26" w14:textId="77777777" w:rsidR="00C2332D" w:rsidRDefault="00C2332D">
                            <w:pPr>
                              <w:pStyle w:val="Heading1"/>
                              <w:rPr>
                                <w:color w:val="777777"/>
                              </w:rPr>
                            </w:pPr>
                            <w:r>
                              <w:rPr>
                                <w:color w:val="777777"/>
                              </w:rPr>
                              <w:t>Southwestern Electric</w:t>
                            </w:r>
                          </w:p>
                          <w:p w14:paraId="5A3AD85B" w14:textId="77777777" w:rsidR="00C2332D" w:rsidRDefault="00C2332D">
                            <w:pPr>
                              <w:pStyle w:val="Heading1"/>
                              <w:rPr>
                                <w:color w:val="777777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color w:val="777777"/>
                              </w:rPr>
                              <w:t>Power Company</w:t>
                            </w:r>
                          </w:p>
                          <w:p w14:paraId="1E8B1100" w14:textId="77777777" w:rsidR="00C2332D" w:rsidRDefault="00FD0F29">
                            <w:pPr>
                              <w:autoSpaceDE w:val="0"/>
                              <w:autoSpaceDN w:val="0"/>
                              <w:adjustRightInd w:val="0"/>
                              <w:spacing w:line="160" w:lineRule="atLeast"/>
                              <w:rPr>
                                <w:rFonts w:ascii="Univers LT Std 57 Cn" w:hAnsi="Univers LT Std 57 Cn"/>
                                <w:color w:val="777777"/>
                                <w:sz w:val="14"/>
                                <w:szCs w:val="14"/>
                              </w:rPr>
                            </w:pPr>
                            <w:smartTag w:uri="urn:schemas-microsoft-com:office:smarttags" w:element="Street">
                              <w:smartTag w:uri="urn:schemas-microsoft-com:office:smarttags" w:element="address">
                                <w:r>
                                  <w:rPr>
                                    <w:rFonts w:ascii="Univers LT Std 57 Cn" w:hAnsi="Univers LT Std 57 Cn"/>
                                    <w:color w:val="777777"/>
                                    <w:sz w:val="14"/>
                                    <w:szCs w:val="14"/>
                                  </w:rPr>
                                  <w:t>400 W 15</w:t>
                                </w:r>
                                <w:r w:rsidRPr="00FD0F29">
                                  <w:rPr>
                                    <w:rFonts w:ascii="Univers LT Std 57 Cn" w:hAnsi="Univers LT Std 57 Cn"/>
                                    <w:color w:val="777777"/>
                                    <w:sz w:val="14"/>
                                    <w:szCs w:val="14"/>
                                    <w:vertAlign w:val="superscript"/>
                                  </w:rPr>
                                  <w:t>th</w:t>
                                </w:r>
                                <w:r>
                                  <w:rPr>
                                    <w:rFonts w:ascii="Univers LT Std 57 Cn" w:hAnsi="Univers LT Std 57 Cn"/>
                                    <w:color w:val="777777"/>
                                    <w:sz w:val="14"/>
                                    <w:szCs w:val="14"/>
                                  </w:rPr>
                                  <w:t xml:space="preserve"> Street, Suite 1500</w:t>
                                </w:r>
                              </w:smartTag>
                            </w:smartTag>
                          </w:p>
                          <w:p w14:paraId="5817DCBA" w14:textId="77777777" w:rsidR="00FD0F29" w:rsidRDefault="00FD0F29">
                            <w:pPr>
                              <w:autoSpaceDE w:val="0"/>
                              <w:autoSpaceDN w:val="0"/>
                              <w:adjustRightInd w:val="0"/>
                              <w:spacing w:line="160" w:lineRule="atLeast"/>
                              <w:rPr>
                                <w:rFonts w:ascii="Univers LT Std 57 Cn" w:hAnsi="Univers LT Std 57 Cn"/>
                                <w:color w:val="777777"/>
                                <w:sz w:val="14"/>
                                <w:szCs w:val="14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City">
                                <w:r>
                                  <w:rPr>
                                    <w:rFonts w:ascii="Univers LT Std 57 Cn" w:hAnsi="Univers LT Std 57 Cn"/>
                                    <w:color w:val="777777"/>
                                    <w:sz w:val="14"/>
                                    <w:szCs w:val="14"/>
                                  </w:rPr>
                                  <w:t>Austin</w:t>
                                </w:r>
                              </w:smartTag>
                              <w:r>
                                <w:rPr>
                                  <w:rFonts w:ascii="Univers LT Std 57 Cn" w:hAnsi="Univers LT Std 57 Cn"/>
                                  <w:color w:val="777777"/>
                                  <w:sz w:val="14"/>
                                  <w:szCs w:val="14"/>
                                </w:rPr>
                                <w:t xml:space="preserve">, </w:t>
                              </w:r>
                              <w:smartTag w:uri="urn:schemas-microsoft-com:office:smarttags" w:element="State">
                                <w:r>
                                  <w:rPr>
                                    <w:rFonts w:ascii="Univers LT Std 57 Cn" w:hAnsi="Univers LT Std 57 Cn"/>
                                    <w:color w:val="777777"/>
                                    <w:sz w:val="14"/>
                                    <w:szCs w:val="14"/>
                                  </w:rPr>
                                  <w:t>TX</w:t>
                                </w:r>
                              </w:smartTag>
                              <w:r>
                                <w:rPr>
                                  <w:rFonts w:ascii="Univers LT Std 57 Cn" w:hAnsi="Univers LT Std 57 Cn"/>
                                  <w:color w:val="777777"/>
                                  <w:sz w:val="14"/>
                                  <w:szCs w:val="14"/>
                                </w:rPr>
                                <w:t xml:space="preserve">  </w:t>
                              </w:r>
                              <w:smartTag w:uri="urn:schemas-microsoft-com:office:smarttags" w:element="PostalCode">
                                <w:r>
                                  <w:rPr>
                                    <w:rFonts w:ascii="Univers LT Std 57 Cn" w:hAnsi="Univers LT Std 57 Cn"/>
                                    <w:color w:val="777777"/>
                                    <w:sz w:val="14"/>
                                    <w:szCs w:val="14"/>
                                  </w:rPr>
                                  <w:t>78701</w:t>
                                </w:r>
                              </w:smartTag>
                            </w:smartTag>
                          </w:p>
                          <w:p w14:paraId="267BC076" w14:textId="77777777" w:rsidR="00C2332D" w:rsidRDefault="00C2332D">
                            <w:proofErr w:type="spellStart"/>
                            <w:r>
                              <w:rPr>
                                <w:rFonts w:ascii="Univers LT Std 57 Cn" w:hAnsi="Univers LT Std 57 Cn"/>
                                <w:color w:val="777777"/>
                                <w:sz w:val="14"/>
                                <w:szCs w:val="14"/>
                              </w:rPr>
                              <w:t>www.SWEPCO.com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22B1F" id="Text Box 2" o:spid="_x0000_s1027" type="#_x0000_t202" style="position:absolute;margin-left:5in;margin-top:1.5pt;width:162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" stroked="f">
                <v:textbox>
                  <w:txbxContent>
                    <w:p w14:paraId="250C0C26" w14:textId="77777777" w:rsidR="00C2332D" w:rsidRDefault="00C2332D">
                      <w:pPr>
                        <w:pStyle w:val="Heading1"/>
                        <w:rPr>
                          <w:color w:val="777777"/>
                        </w:rPr>
                      </w:pPr>
                      <w:r>
                        <w:rPr>
                          <w:color w:val="777777"/>
                        </w:rPr>
                        <w:t>Southwestern Electric</w:t>
                      </w:r>
                    </w:p>
                    <w:p w14:paraId="5A3AD85B" w14:textId="77777777" w:rsidR="00C2332D" w:rsidRDefault="00C2332D">
                      <w:pPr>
                        <w:pStyle w:val="Heading1"/>
                        <w:rPr>
                          <w:color w:val="777777"/>
                          <w:sz w:val="17"/>
                          <w:szCs w:val="17"/>
                        </w:rPr>
                      </w:pPr>
                      <w:r>
                        <w:rPr>
                          <w:color w:val="777777"/>
                        </w:rPr>
                        <w:t>Power Company</w:t>
                      </w:r>
                    </w:p>
                    <w:p w14:paraId="1E8B1100" w14:textId="77777777" w:rsidR="00C2332D" w:rsidRDefault="00FD0F29">
                      <w:pPr>
                        <w:autoSpaceDE w:val="0"/>
                        <w:autoSpaceDN w:val="0"/>
                        <w:adjustRightInd w:val="0"/>
                        <w:spacing w:line="160" w:lineRule="atLeast"/>
                        <w:rPr>
                          <w:rFonts w:ascii="Univers LT Std 57 Cn" w:hAnsi="Univers LT Std 57 Cn"/>
                          <w:color w:val="777777"/>
                          <w:sz w:val="14"/>
                          <w:szCs w:val="14"/>
                        </w:rPr>
                      </w:pPr>
                      <w:smartTag w:uri="urn:schemas-microsoft-com:office:smarttags" w:element="Street">
                        <w:smartTag w:uri="urn:schemas-microsoft-com:office:smarttags" w:element="address">
                          <w:r>
                            <w:rPr>
                              <w:rFonts w:ascii="Univers LT Std 57 Cn" w:hAnsi="Univers LT Std 57 Cn"/>
                              <w:color w:val="777777"/>
                              <w:sz w:val="14"/>
                              <w:szCs w:val="14"/>
                            </w:rPr>
                            <w:t>400 W 15</w:t>
                          </w:r>
                          <w:r w:rsidRPr="00FD0F29">
                            <w:rPr>
                              <w:rFonts w:ascii="Univers LT Std 57 Cn" w:hAnsi="Univers LT Std 57 Cn"/>
                              <w:color w:val="777777"/>
                              <w:sz w:val="14"/>
                              <w:szCs w:val="14"/>
                              <w:vertAlign w:val="superscript"/>
                            </w:rPr>
                            <w:t>th</w:t>
                          </w:r>
                          <w:r>
                            <w:rPr>
                              <w:rFonts w:ascii="Univers LT Std 57 Cn" w:hAnsi="Univers LT Std 57 Cn"/>
                              <w:color w:val="777777"/>
                              <w:sz w:val="14"/>
                              <w:szCs w:val="14"/>
                            </w:rPr>
                            <w:t xml:space="preserve"> Street, Suite 1500</w:t>
                          </w:r>
                        </w:smartTag>
                      </w:smartTag>
                    </w:p>
                    <w:p w14:paraId="5817DCBA" w14:textId="77777777" w:rsidR="00FD0F29" w:rsidRDefault="00FD0F29">
                      <w:pPr>
                        <w:autoSpaceDE w:val="0"/>
                        <w:autoSpaceDN w:val="0"/>
                        <w:adjustRightInd w:val="0"/>
                        <w:spacing w:line="160" w:lineRule="atLeast"/>
                        <w:rPr>
                          <w:rFonts w:ascii="Univers LT Std 57 Cn" w:hAnsi="Univers LT Std 57 Cn"/>
                          <w:color w:val="777777"/>
                          <w:sz w:val="14"/>
                          <w:szCs w:val="14"/>
                        </w:rPr>
                      </w:pPr>
                      <w:smartTag w:uri="urn:schemas-microsoft-com:office:smarttags" w:element="place">
                        <w:smartTag w:uri="urn:schemas-microsoft-com:office:smarttags" w:element="City">
                          <w:r>
                            <w:rPr>
                              <w:rFonts w:ascii="Univers LT Std 57 Cn" w:hAnsi="Univers LT Std 57 Cn"/>
                              <w:color w:val="777777"/>
                              <w:sz w:val="14"/>
                              <w:szCs w:val="14"/>
                            </w:rPr>
                            <w:t>Austin</w:t>
                          </w:r>
                        </w:smartTag>
                        <w:r>
                          <w:rPr>
                            <w:rFonts w:ascii="Univers LT Std 57 Cn" w:hAnsi="Univers LT Std 57 Cn"/>
                            <w:color w:val="777777"/>
                            <w:sz w:val="14"/>
                            <w:szCs w:val="14"/>
                          </w:rPr>
                          <w:t xml:space="preserve">, </w:t>
                        </w:r>
                        <w:smartTag w:uri="urn:schemas-microsoft-com:office:smarttags" w:element="State">
                          <w:r>
                            <w:rPr>
                              <w:rFonts w:ascii="Univers LT Std 57 Cn" w:hAnsi="Univers LT Std 57 Cn"/>
                              <w:color w:val="777777"/>
                              <w:sz w:val="14"/>
                              <w:szCs w:val="14"/>
                            </w:rPr>
                            <w:t>TX</w:t>
                          </w:r>
                        </w:smartTag>
                        <w:r>
                          <w:rPr>
                            <w:rFonts w:ascii="Univers LT Std 57 Cn" w:hAnsi="Univers LT Std 57 Cn"/>
                            <w:color w:val="777777"/>
                            <w:sz w:val="14"/>
                            <w:szCs w:val="14"/>
                          </w:rPr>
                          <w:t xml:space="preserve">  </w:t>
                        </w:r>
                        <w:smartTag w:uri="urn:schemas-microsoft-com:office:smarttags" w:element="PostalCode">
                          <w:r>
                            <w:rPr>
                              <w:rFonts w:ascii="Univers LT Std 57 Cn" w:hAnsi="Univers LT Std 57 Cn"/>
                              <w:color w:val="777777"/>
                              <w:sz w:val="14"/>
                              <w:szCs w:val="14"/>
                            </w:rPr>
                            <w:t>78701</w:t>
                          </w:r>
                        </w:smartTag>
                      </w:smartTag>
                    </w:p>
                    <w:p w14:paraId="267BC076" w14:textId="77777777" w:rsidR="00C2332D" w:rsidRDefault="00C2332D">
                      <w:proofErr w:type="spellStart"/>
                      <w:r>
                        <w:rPr>
                          <w:rFonts w:ascii="Univers LT Std 57 Cn" w:hAnsi="Univers LT Std 57 Cn"/>
                          <w:color w:val="777777"/>
                          <w:sz w:val="14"/>
                          <w:szCs w:val="14"/>
                        </w:rPr>
                        <w:t>www.SWEPCO.com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5423BE4" w14:textId="77777777" w:rsidR="00C2332D" w:rsidRDefault="00C2332D"/>
    <w:p w14:paraId="69008DF7" w14:textId="77777777" w:rsidR="00C2332D" w:rsidRDefault="00C2332D"/>
    <w:p w14:paraId="55532B66" w14:textId="77777777" w:rsidR="00C2332D" w:rsidRDefault="00C2332D">
      <w:pPr>
        <w:pStyle w:val="Header"/>
        <w:tabs>
          <w:tab w:val="clear" w:pos="4320"/>
          <w:tab w:val="clear" w:pos="8640"/>
        </w:tabs>
      </w:pPr>
    </w:p>
    <w:p w14:paraId="72B4CCC1" w14:textId="77777777" w:rsidR="00C2332D" w:rsidRDefault="00C2332D">
      <w:pPr>
        <w:rPr>
          <w:sz w:val="20"/>
        </w:rPr>
      </w:pPr>
    </w:p>
    <w:p w14:paraId="1D200D1D" w14:textId="77777777" w:rsidR="00C2332D" w:rsidRDefault="00C2332D">
      <w:pPr>
        <w:rPr>
          <w:sz w:val="20"/>
        </w:rPr>
      </w:pPr>
    </w:p>
    <w:p w14:paraId="71A3D4E5" w14:textId="77777777" w:rsidR="00C2332D" w:rsidRPr="00AB4AA3" w:rsidRDefault="00C2332D"/>
    <w:p w14:paraId="34878DDE" w14:textId="53767680" w:rsidR="00C2332D" w:rsidRPr="00AB4AA3" w:rsidRDefault="009E10CC" w:rsidP="00BF24F5">
      <w:pPr>
        <w:ind w:right="360"/>
        <w:jc w:val="both"/>
      </w:pPr>
      <w:bookmarkStart w:id="0" w:name="_Hlk164940563"/>
      <w:r>
        <w:t>April 25, 202</w:t>
      </w:r>
      <w:r w:rsidR="00243834">
        <w:t>5</w:t>
      </w:r>
    </w:p>
    <w:p w14:paraId="22584947" w14:textId="6796E16A" w:rsidR="00AB4AA3" w:rsidRDefault="00AB4AA3" w:rsidP="00BF24F5">
      <w:pPr>
        <w:ind w:right="360"/>
        <w:jc w:val="both"/>
      </w:pPr>
    </w:p>
    <w:p w14:paraId="22528F01" w14:textId="5444D7A1" w:rsidR="00AB4AA3" w:rsidRDefault="00AB4AA3" w:rsidP="00BF24F5">
      <w:pPr>
        <w:ind w:right="360"/>
        <w:jc w:val="both"/>
      </w:pPr>
    </w:p>
    <w:p w14:paraId="70111327" w14:textId="4BAB864F" w:rsidR="00AB4AA3" w:rsidRDefault="00AB4AA3" w:rsidP="00BF24F5">
      <w:pPr>
        <w:ind w:right="360"/>
        <w:jc w:val="both"/>
      </w:pPr>
      <w:r>
        <w:t>Central Records</w:t>
      </w:r>
    </w:p>
    <w:p w14:paraId="0E4C6057" w14:textId="48ED918B" w:rsidR="00AB4AA3" w:rsidRDefault="00AB4AA3" w:rsidP="00BF24F5">
      <w:pPr>
        <w:ind w:right="360"/>
        <w:jc w:val="both"/>
      </w:pPr>
      <w:r>
        <w:t>Public Utility Commission of Texas</w:t>
      </w:r>
      <w:r w:rsidR="00BF24F5">
        <w:tab/>
      </w:r>
    </w:p>
    <w:p w14:paraId="7F8B06D9" w14:textId="3B20089A" w:rsidR="00AB4AA3" w:rsidRDefault="00AB4AA3" w:rsidP="00BF24F5">
      <w:pPr>
        <w:ind w:right="360"/>
        <w:jc w:val="both"/>
      </w:pPr>
      <w:r>
        <w:t>1701 N. Congress Avenue</w:t>
      </w:r>
    </w:p>
    <w:p w14:paraId="56F6BE7B" w14:textId="4150875E" w:rsidR="00AB4AA3" w:rsidRDefault="00AB4AA3" w:rsidP="00BF24F5">
      <w:pPr>
        <w:ind w:right="360"/>
        <w:jc w:val="both"/>
      </w:pPr>
      <w:r>
        <w:t>P. O. Box 13326</w:t>
      </w:r>
    </w:p>
    <w:p w14:paraId="4965EF26" w14:textId="1B04BB93" w:rsidR="00AB4AA3" w:rsidRDefault="00AB4AA3" w:rsidP="00BF24F5">
      <w:pPr>
        <w:ind w:right="360"/>
        <w:jc w:val="both"/>
      </w:pPr>
      <w:r>
        <w:t>Austin, TX 78711-3326</w:t>
      </w:r>
    </w:p>
    <w:p w14:paraId="1F9CAFE0" w14:textId="5913E410" w:rsidR="00AB4AA3" w:rsidRDefault="00AB4AA3" w:rsidP="00BF24F5">
      <w:pPr>
        <w:ind w:right="360"/>
        <w:jc w:val="both"/>
      </w:pPr>
    </w:p>
    <w:p w14:paraId="6B2122C9" w14:textId="7DCA46A5" w:rsidR="00AB4AA3" w:rsidRDefault="00AB4AA3" w:rsidP="00BF24F5">
      <w:pPr>
        <w:ind w:right="360"/>
        <w:jc w:val="both"/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>Request for Docket Number and Style</w:t>
      </w:r>
    </w:p>
    <w:p w14:paraId="5405266B" w14:textId="649FC816" w:rsidR="00AB4AA3" w:rsidRDefault="00AB4AA3" w:rsidP="00BF24F5">
      <w:pPr>
        <w:ind w:right="360"/>
        <w:jc w:val="both"/>
        <w:rPr>
          <w:b/>
          <w:bCs/>
        </w:rPr>
      </w:pPr>
    </w:p>
    <w:p w14:paraId="60CBDF70" w14:textId="7FD0F112" w:rsidR="00AB4AA3" w:rsidRDefault="00AB4AA3" w:rsidP="00BF24F5">
      <w:pPr>
        <w:ind w:right="360"/>
        <w:jc w:val="both"/>
      </w:pPr>
      <w:r>
        <w:t>To whom it may concern:</w:t>
      </w:r>
    </w:p>
    <w:p w14:paraId="0DBD48BC" w14:textId="319C1E41" w:rsidR="00AB4AA3" w:rsidRDefault="00AB4AA3" w:rsidP="00BF24F5">
      <w:pPr>
        <w:ind w:right="360"/>
        <w:jc w:val="both"/>
      </w:pPr>
    </w:p>
    <w:p w14:paraId="4D4161CE" w14:textId="61A99D47" w:rsidR="00AB4AA3" w:rsidRDefault="00AB4AA3" w:rsidP="00BF24F5">
      <w:pPr>
        <w:ind w:right="360"/>
        <w:jc w:val="both"/>
      </w:pPr>
      <w:r>
        <w:t>Southwestern Electric Power Company requests the issuance of a docket number with the following style:</w:t>
      </w:r>
    </w:p>
    <w:p w14:paraId="6F07222B" w14:textId="7FB6B14C" w:rsidR="00AB4AA3" w:rsidRDefault="00AB4AA3" w:rsidP="00BF24F5">
      <w:pPr>
        <w:ind w:right="360"/>
        <w:jc w:val="both"/>
      </w:pPr>
    </w:p>
    <w:p w14:paraId="0944E539" w14:textId="3FE33EAB" w:rsidR="009E10CC" w:rsidRPr="009E10CC" w:rsidRDefault="009E10CC" w:rsidP="009E10CC">
      <w:pPr>
        <w:jc w:val="center"/>
        <w:rPr>
          <w:bCs/>
          <w:i/>
          <w:iCs/>
        </w:rPr>
      </w:pPr>
      <w:r w:rsidRPr="009E10CC">
        <w:rPr>
          <w:bCs/>
          <w:i/>
          <w:iCs/>
        </w:rPr>
        <w:t>APPLICATION OF SOUTHWESTERN ELECTRIC POWER COMPANY TO ADJUST ENERGY EFFICIENCY COST RECOVERY FACTOR AND RELATED RELIEF</w:t>
      </w:r>
    </w:p>
    <w:p w14:paraId="405D38E3" w14:textId="77777777" w:rsidR="00630AE0" w:rsidRPr="00630AE0" w:rsidRDefault="00630AE0" w:rsidP="00630AE0">
      <w:pPr>
        <w:jc w:val="center"/>
        <w:rPr>
          <w:i/>
          <w:iCs/>
        </w:rPr>
      </w:pPr>
    </w:p>
    <w:p w14:paraId="1EBC9D2F" w14:textId="66C1C671" w:rsidR="00AB4AA3" w:rsidRDefault="00AB4AA3" w:rsidP="00BF24F5">
      <w:pPr>
        <w:ind w:right="360"/>
        <w:jc w:val="both"/>
      </w:pPr>
      <w:r>
        <w:t xml:space="preserve">Thank you for your assistance with this matter. If you have any questions, please contact </w:t>
      </w:r>
      <w:r w:rsidR="00243834">
        <w:t>Sherry Tuck</w:t>
      </w:r>
      <w:r w:rsidR="009E10CC">
        <w:t xml:space="preserve"> @ </w:t>
      </w:r>
      <w:r w:rsidR="00243834">
        <w:t>479-444-4759</w:t>
      </w:r>
      <w:r w:rsidR="009E10CC">
        <w:t xml:space="preserve"> or </w:t>
      </w:r>
      <w:proofErr w:type="spellStart"/>
      <w:r w:rsidR="00243834">
        <w:t>setuck@aep.com</w:t>
      </w:r>
      <w:proofErr w:type="spellEnd"/>
      <w:r w:rsidR="009E10CC">
        <w:t>.</w:t>
      </w:r>
    </w:p>
    <w:p w14:paraId="7EA02125" w14:textId="77777777" w:rsidR="005F2840" w:rsidRDefault="005F2840" w:rsidP="00BF24F5">
      <w:pPr>
        <w:ind w:right="360"/>
        <w:jc w:val="both"/>
      </w:pPr>
    </w:p>
    <w:p w14:paraId="0513E750" w14:textId="679D97A4" w:rsidR="00AB4AA3" w:rsidRDefault="00AB4AA3" w:rsidP="00BF24F5">
      <w:pPr>
        <w:ind w:right="360"/>
        <w:jc w:val="both"/>
      </w:pPr>
    </w:p>
    <w:p w14:paraId="23CF5588" w14:textId="64110BE9" w:rsidR="00AB4AA3" w:rsidRDefault="00AB4AA3" w:rsidP="00BF24F5">
      <w:pPr>
        <w:ind w:right="360"/>
        <w:jc w:val="both"/>
      </w:pPr>
    </w:p>
    <w:p w14:paraId="47887412" w14:textId="77777777" w:rsidR="00296E84" w:rsidRDefault="00296E84" w:rsidP="00BF24F5">
      <w:pPr>
        <w:ind w:right="360"/>
        <w:jc w:val="both"/>
      </w:pPr>
      <w:r>
        <w:t>Respectfully submitted,</w:t>
      </w:r>
    </w:p>
    <w:p w14:paraId="336FBDFB" w14:textId="77777777" w:rsidR="00296E84" w:rsidRDefault="00296E84" w:rsidP="00BF24F5">
      <w:pPr>
        <w:ind w:right="360"/>
        <w:jc w:val="both"/>
      </w:pPr>
    </w:p>
    <w:p w14:paraId="59FBC9C5" w14:textId="27A11FBB" w:rsidR="00296E84" w:rsidRPr="00296E84" w:rsidRDefault="00296E84" w:rsidP="00BF24F5">
      <w:pPr>
        <w:ind w:right="360"/>
        <w:jc w:val="both"/>
        <w:rPr>
          <w:i/>
          <w:iCs/>
          <w:u w:val="single"/>
        </w:rPr>
      </w:pPr>
      <w:r w:rsidRPr="00296E84">
        <w:rPr>
          <w:i/>
          <w:iCs/>
          <w:u w:val="single"/>
        </w:rPr>
        <w:t xml:space="preserve">/s/ </w:t>
      </w:r>
      <w:r w:rsidR="00BF24F5">
        <w:rPr>
          <w:i/>
          <w:iCs/>
          <w:u w:val="single"/>
        </w:rPr>
        <w:t>Teri Walker</w:t>
      </w:r>
      <w:r w:rsidRPr="00296E84">
        <w:rPr>
          <w:i/>
          <w:iCs/>
          <w:u w:val="single"/>
        </w:rPr>
        <w:t xml:space="preserve"> </w:t>
      </w:r>
      <w:r w:rsidRPr="00296E84">
        <w:rPr>
          <w:i/>
          <w:iCs/>
          <w:u w:val="single"/>
        </w:rPr>
        <w:tab/>
      </w:r>
      <w:r w:rsidRPr="00296E84">
        <w:rPr>
          <w:i/>
          <w:iCs/>
          <w:u w:val="single"/>
        </w:rPr>
        <w:tab/>
      </w:r>
    </w:p>
    <w:p w14:paraId="474B9D73" w14:textId="2A0B7147" w:rsidR="00296E84" w:rsidRDefault="00BF24F5" w:rsidP="00BF24F5">
      <w:pPr>
        <w:ind w:right="360"/>
        <w:jc w:val="both"/>
      </w:pPr>
      <w:r>
        <w:t>Teri Walker</w:t>
      </w:r>
      <w:r w:rsidR="00296E84">
        <w:t xml:space="preserve"> </w:t>
      </w:r>
    </w:p>
    <w:p w14:paraId="7D02CAC0" w14:textId="5A35953D" w:rsidR="00AB4AA3" w:rsidRDefault="00296E84" w:rsidP="00BF24F5">
      <w:pPr>
        <w:ind w:right="360"/>
        <w:jc w:val="both"/>
      </w:pPr>
      <w:r>
        <w:t>American Electric Power</w:t>
      </w:r>
    </w:p>
    <w:p w14:paraId="54AB2AE9" w14:textId="459A201C" w:rsidR="00720907" w:rsidRDefault="00720907" w:rsidP="00BF24F5">
      <w:pPr>
        <w:ind w:right="360"/>
        <w:jc w:val="both"/>
      </w:pPr>
    </w:p>
    <w:bookmarkEnd w:id="0"/>
    <w:p w14:paraId="44CEA87D" w14:textId="77777777" w:rsidR="00720907" w:rsidRPr="00AB4AA3" w:rsidRDefault="00720907" w:rsidP="00BF24F5">
      <w:pPr>
        <w:ind w:right="360"/>
        <w:jc w:val="both"/>
      </w:pPr>
    </w:p>
    <w:sectPr w:rsidR="00720907" w:rsidRPr="00AB4A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080" w:right="108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BA78" w14:textId="77777777" w:rsidR="00376DE5" w:rsidRDefault="00376DE5">
      <w:r>
        <w:separator/>
      </w:r>
    </w:p>
  </w:endnote>
  <w:endnote w:type="continuationSeparator" w:id="0">
    <w:p w14:paraId="36462788" w14:textId="77777777" w:rsidR="00376DE5" w:rsidRDefault="0037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7 Cn L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ubyScriptNarrow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57 C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C8170" w14:textId="77777777" w:rsidR="009E10CC" w:rsidRDefault="009E1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F86BC" w14:textId="77777777" w:rsidR="009E10CC" w:rsidRDefault="009E10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C6362" w14:textId="77777777" w:rsidR="009E10CC" w:rsidRDefault="009E1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DB96B" w14:textId="77777777" w:rsidR="00376DE5" w:rsidRDefault="00376DE5">
      <w:r>
        <w:separator/>
      </w:r>
    </w:p>
  </w:footnote>
  <w:footnote w:type="continuationSeparator" w:id="0">
    <w:p w14:paraId="5CF34D7C" w14:textId="77777777" w:rsidR="00376DE5" w:rsidRDefault="00376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A271" w14:textId="77777777" w:rsidR="009E10CC" w:rsidRDefault="009E1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D4B62" w14:textId="77777777" w:rsidR="00C2332D" w:rsidRDefault="00C2332D">
    <w:pPr>
      <w:pStyle w:val="Header"/>
    </w:pPr>
  </w:p>
  <w:p w14:paraId="5881E2F7" w14:textId="77777777" w:rsidR="00C2332D" w:rsidRDefault="00C2332D">
    <w:pPr>
      <w:pStyle w:val="Header"/>
    </w:pPr>
  </w:p>
  <w:p w14:paraId="09ECFAF2" w14:textId="0F3097B7" w:rsidR="00C2332D" w:rsidRDefault="00924F13">
    <w:pPr>
      <w:pStyle w:val="Header"/>
    </w:pPr>
    <w:r>
      <w:fldChar w:fldCharType="begin"/>
    </w:r>
    <w:r>
      <w:instrText xml:space="preserve"> TIME \@ "MMMM d, yyyy" </w:instrText>
    </w:r>
    <w:r>
      <w:fldChar w:fldCharType="separate"/>
    </w:r>
    <w:r w:rsidR="00243834">
      <w:rPr>
        <w:noProof/>
      </w:rPr>
      <w:t>April 25, 2025</w:t>
    </w:r>
    <w:r>
      <w:rPr>
        <w:noProof/>
      </w:rPr>
      <w:fldChar w:fldCharType="end"/>
    </w:r>
  </w:p>
  <w:p w14:paraId="6363C7E4" w14:textId="77777777" w:rsidR="00C2332D" w:rsidRDefault="00C2332D">
    <w:pPr>
      <w:pStyle w:val="Header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7D30">
      <w:rPr>
        <w:rStyle w:val="PageNumber"/>
        <w:noProof/>
      </w:rPr>
      <w:t>2</w:t>
    </w:r>
    <w:r>
      <w:rPr>
        <w:rStyle w:val="PageNumber"/>
      </w:rPr>
      <w:fldChar w:fldCharType="end"/>
    </w:r>
  </w:p>
  <w:p w14:paraId="05F85597" w14:textId="77777777" w:rsidR="00C2332D" w:rsidRDefault="00C2332D">
    <w:pPr>
      <w:pStyle w:val="Header"/>
      <w:rPr>
        <w:rStyle w:val="PageNumber"/>
      </w:rPr>
    </w:pPr>
  </w:p>
  <w:p w14:paraId="22F83A94" w14:textId="77777777" w:rsidR="00C2332D" w:rsidRDefault="00C233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C6D25" w14:textId="77777777" w:rsidR="009E10CC" w:rsidRDefault="009E1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29"/>
    <w:rsid w:val="00015E13"/>
    <w:rsid w:val="000235CA"/>
    <w:rsid w:val="00053081"/>
    <w:rsid w:val="000828A1"/>
    <w:rsid w:val="00101493"/>
    <w:rsid w:val="0010603D"/>
    <w:rsid w:val="00123867"/>
    <w:rsid w:val="00136300"/>
    <w:rsid w:val="00136331"/>
    <w:rsid w:val="00145D02"/>
    <w:rsid w:val="0016024E"/>
    <w:rsid w:val="001E43F3"/>
    <w:rsid w:val="001E5893"/>
    <w:rsid w:val="00222F06"/>
    <w:rsid w:val="00243834"/>
    <w:rsid w:val="00272DF7"/>
    <w:rsid w:val="002801E5"/>
    <w:rsid w:val="00296E84"/>
    <w:rsid w:val="002F4D22"/>
    <w:rsid w:val="00320AB7"/>
    <w:rsid w:val="003253A4"/>
    <w:rsid w:val="0034074D"/>
    <w:rsid w:val="00352BAD"/>
    <w:rsid w:val="00376DE5"/>
    <w:rsid w:val="0039464E"/>
    <w:rsid w:val="003C1F24"/>
    <w:rsid w:val="003C5BF7"/>
    <w:rsid w:val="003D1647"/>
    <w:rsid w:val="0042648A"/>
    <w:rsid w:val="00426EA7"/>
    <w:rsid w:val="00444E2C"/>
    <w:rsid w:val="004E4C43"/>
    <w:rsid w:val="00573391"/>
    <w:rsid w:val="005751C6"/>
    <w:rsid w:val="0058717B"/>
    <w:rsid w:val="005A5FCD"/>
    <w:rsid w:val="005B438D"/>
    <w:rsid w:val="005E5B5B"/>
    <w:rsid w:val="005F241E"/>
    <w:rsid w:val="005F2840"/>
    <w:rsid w:val="00623A63"/>
    <w:rsid w:val="00627730"/>
    <w:rsid w:val="00630AE0"/>
    <w:rsid w:val="006860EF"/>
    <w:rsid w:val="006A1419"/>
    <w:rsid w:val="006F06E3"/>
    <w:rsid w:val="00706E4A"/>
    <w:rsid w:val="00720907"/>
    <w:rsid w:val="00734DB6"/>
    <w:rsid w:val="007574F2"/>
    <w:rsid w:val="00760D5B"/>
    <w:rsid w:val="007B0B6F"/>
    <w:rsid w:val="007D4376"/>
    <w:rsid w:val="007E59D0"/>
    <w:rsid w:val="00805266"/>
    <w:rsid w:val="00807DC4"/>
    <w:rsid w:val="00811BD5"/>
    <w:rsid w:val="008F2014"/>
    <w:rsid w:val="008F737B"/>
    <w:rsid w:val="00912E92"/>
    <w:rsid w:val="00913795"/>
    <w:rsid w:val="00924F13"/>
    <w:rsid w:val="009252E9"/>
    <w:rsid w:val="00981AD0"/>
    <w:rsid w:val="009E10CC"/>
    <w:rsid w:val="00A2287A"/>
    <w:rsid w:val="00A32C3F"/>
    <w:rsid w:val="00A8561C"/>
    <w:rsid w:val="00AB4AA3"/>
    <w:rsid w:val="00AB50F2"/>
    <w:rsid w:val="00AC39CD"/>
    <w:rsid w:val="00AF0358"/>
    <w:rsid w:val="00AF4E87"/>
    <w:rsid w:val="00B05016"/>
    <w:rsid w:val="00B05D04"/>
    <w:rsid w:val="00B80F01"/>
    <w:rsid w:val="00B90AEE"/>
    <w:rsid w:val="00BA6500"/>
    <w:rsid w:val="00BD27D5"/>
    <w:rsid w:val="00BF24F5"/>
    <w:rsid w:val="00C00808"/>
    <w:rsid w:val="00C1708F"/>
    <w:rsid w:val="00C2332D"/>
    <w:rsid w:val="00C351CE"/>
    <w:rsid w:val="00C9298E"/>
    <w:rsid w:val="00CB0F09"/>
    <w:rsid w:val="00CB5A1F"/>
    <w:rsid w:val="00CC6206"/>
    <w:rsid w:val="00CD3CD6"/>
    <w:rsid w:val="00D00B78"/>
    <w:rsid w:val="00D44F9D"/>
    <w:rsid w:val="00D656E3"/>
    <w:rsid w:val="00D86FDB"/>
    <w:rsid w:val="00D90FE8"/>
    <w:rsid w:val="00D9416D"/>
    <w:rsid w:val="00DA0284"/>
    <w:rsid w:val="00E26327"/>
    <w:rsid w:val="00E37EC7"/>
    <w:rsid w:val="00E47943"/>
    <w:rsid w:val="00E47DC6"/>
    <w:rsid w:val="00E65B37"/>
    <w:rsid w:val="00E67D30"/>
    <w:rsid w:val="00E70335"/>
    <w:rsid w:val="00EA34E4"/>
    <w:rsid w:val="00EA3832"/>
    <w:rsid w:val="00EA421A"/>
    <w:rsid w:val="00EB4C25"/>
    <w:rsid w:val="00ED0389"/>
    <w:rsid w:val="00F00A94"/>
    <w:rsid w:val="00FD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114689"/>
    <o:shapelayout v:ext="edit">
      <o:idmap v:ext="edit" data="1"/>
    </o:shapelayout>
  </w:shapeDefaults>
  <w:decimalSymbol w:val="."/>
  <w:listSeparator w:val=","/>
  <w14:docId w14:val="16B417AB"/>
  <w15:docId w15:val="{1CDF88C5-B5F0-4C67-9C60-C61F69E62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spacing w:line="200" w:lineRule="atLeast"/>
      <w:outlineLvl w:val="0"/>
    </w:pPr>
    <w:rPr>
      <w:rFonts w:ascii="Univers LT Std 47 Cn Lt" w:hAnsi="Univers LT Std 47 Cn Lt"/>
      <w:b/>
      <w:bCs/>
      <w:color w:val="000000"/>
      <w:sz w:val="18"/>
      <w:szCs w:val="1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RubyScriptNarrow" w:hAnsi="RubyScriptNarro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Name">
    <w:name w:val="Inside Address Name"/>
    <w:basedOn w:val="Normal"/>
    <w:next w:val="Normal"/>
    <w:pPr>
      <w:spacing w:before="220" w:line="220" w:lineRule="atLeast"/>
      <w:jc w:val="both"/>
    </w:pPr>
    <w:rPr>
      <w:rFonts w:ascii="Arial" w:hAnsi="Arial"/>
      <w:spacing w:val="-5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Strong">
    <w:name w:val="Strong"/>
    <w:basedOn w:val="DefaultParagraphFont"/>
    <w:qFormat/>
    <w:rPr>
      <w:b/>
      <w:bCs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4D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D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E67D30"/>
    <w:pPr>
      <w:autoSpaceDE w:val="0"/>
      <w:autoSpaceDN w:val="0"/>
      <w:adjustRightInd w:val="0"/>
    </w:pPr>
  </w:style>
  <w:style w:type="paragraph" w:styleId="Footer">
    <w:name w:val="footer"/>
    <w:basedOn w:val="Normal"/>
    <w:link w:val="FooterChar"/>
    <w:unhideWhenUsed/>
    <w:rsid w:val="00426E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26EA7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B4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5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etterhead%20templat\new%20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</Value>
</WrappedLabelHistory>
</file>

<file path=customXml/item3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userSelected">
  <element uid="936e22d5-45a7-4cb7-95ab-1aa8c7c88789" value=""/>
</sisl>
</file>

<file path=customXml/itemProps1.xml><?xml version="1.0" encoding="utf-8"?>
<ds:datastoreItem xmlns:ds="http://schemas.openxmlformats.org/officeDocument/2006/customXml" ds:itemID="{B7552CF7-0CC5-4B51-90CE-B9F87EB520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6B0466-927A-41B2-831D-17BD50BC9685}">
  <ds:schemaRefs>
    <ds:schemaRef ds:uri="http://www.w3.org/2001/XMLSchema"/>
    <ds:schemaRef ds:uri="http://www.boldonjames.com/2016/02/Classifier/internal/wrappedLabelHistory"/>
  </ds:schemaRefs>
</ds:datastoreItem>
</file>

<file path=customXml/itemProps3.xml><?xml version="1.0" encoding="utf-8"?>
<ds:datastoreItem xmlns:ds="http://schemas.openxmlformats.org/officeDocument/2006/customXml" ds:itemID="{EBE075DA-BBC0-4300-BB14-A5896822AFE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 letter</Template>
  <TotalTime>0</TotalTime>
  <Pages>1</Pages>
  <Words>95</Words>
  <Characters>531</Characters>
  <Application>Microsoft Office Word</Application>
  <DocSecurity>0</DocSecurity>
  <Lines>37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20, 2002</vt:lpstr>
    </vt:vector>
  </TitlesOfParts>
  <Company>AEP-6-27-00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20, 2002</dc:title>
  <dc:creator>i665306</dc:creator>
  <cp:keywords/>
  <cp:lastModifiedBy>Teri L Walker</cp:lastModifiedBy>
  <cp:revision>2</cp:revision>
  <cp:lastPrinted>2025-04-25T20:34:00Z</cp:lastPrinted>
  <dcterms:created xsi:type="dcterms:W3CDTF">2025-04-25T20:36:00Z</dcterms:created>
  <dcterms:modified xsi:type="dcterms:W3CDTF">2025-04-25T20:36:00Z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9a614cda-b814-474f-b4c0-681939d985a9</vt:lpwstr>
  </property>
  <property fmtid="{D5CDD505-2E9C-101B-9397-08002B2CF9AE}" pid="3" name="bjDocumentSecurityLabel">
    <vt:lpwstr>Uncategorized</vt:lpwstr>
  </property>
  <property fmtid="{D5CDD505-2E9C-101B-9397-08002B2CF9AE}" pid="4" name="Visual Markings Removed">
    <vt:lpwstr>No</vt:lpwstr>
  </property>
  <property fmtid="{D5CDD505-2E9C-101B-9397-08002B2CF9AE}" pid="5" name="bjSaver">
    <vt:lpwstr>qRVImZNAmhaVghHbPAub7kJ2Xz4QwyEi</vt:lpwstr>
  </property>
  <property fmtid="{D5CDD505-2E9C-101B-9397-08002B2CF9AE}" pid="6" name="bjClsUserRVM">
    <vt:lpwstr>[]</vt:lpwstr>
  </property>
  <property fmtid="{D5CDD505-2E9C-101B-9397-08002B2CF9AE}" pid="7" name="MSIP_Label_574d496c-7ac4-4b13-81fd-698eca66b217_SiteId">
    <vt:lpwstr>15f3c881-6b03-4ff6-8559-77bf5177818f</vt:lpwstr>
  </property>
  <property fmtid="{D5CDD505-2E9C-101B-9397-08002B2CF9AE}" pid="8" name="MSIP_Label_574d496c-7ac4-4b13-81fd-698eca66b217_Name">
    <vt:lpwstr>Uncategorized</vt:lpwstr>
  </property>
  <property fmtid="{D5CDD505-2E9C-101B-9397-08002B2CF9AE}" pid="9" name="MSIP_Label_574d496c-7ac4-4b13-81fd-698eca66b217_Enabled">
    <vt:lpwstr>true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policy="e9c0b8d7-bdb4-4fd3-b62a-f50327aaefce" origin="userSelected" xmlns="http://www.boldonj</vt:lpwstr>
  </property>
  <property fmtid="{D5CDD505-2E9C-101B-9397-08002B2CF9AE}" pid="11" name="bjDocumentLabelXML-0">
    <vt:lpwstr>ames.com/2008/01/sie/internal/label"&gt;&lt;element uid="936e22d5-45a7-4cb7-95ab-1aa8c7c88789" value="" /&gt;&lt;/sisl&gt;</vt:lpwstr>
  </property>
  <property fmtid="{D5CDD505-2E9C-101B-9397-08002B2CF9AE}" pid="12" name="bjLabelHistoryID">
    <vt:lpwstr>{5D6B0466-927A-41B2-831D-17BD50BC9685}</vt:lpwstr>
  </property>
</Properties>
</file>